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81820" w:rsidRDefault="00481820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Default="00163BF3"/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 w:rsidP="00163BF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21980">
        <w:rPr>
          <w:rFonts w:ascii="TH SarabunPSK" w:hAnsi="TH SarabunPSK" w:cs="TH SarabunPSK"/>
          <w:b/>
          <w:bCs/>
          <w:sz w:val="36"/>
          <w:szCs w:val="36"/>
          <w:cs/>
        </w:rPr>
        <w:t>ประวัติผู้วิจัย</w:t>
      </w: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p w:rsidR="00163BF3" w:rsidRPr="00A21980" w:rsidRDefault="00163BF3">
      <w:pPr>
        <w:rPr>
          <w:rFonts w:ascii="TH SarabunPSK" w:hAnsi="TH SarabunPSK" w:cs="TH SarabunPSK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"/>
        <w:gridCol w:w="360"/>
        <w:gridCol w:w="1980"/>
        <w:gridCol w:w="5691"/>
      </w:tblGrid>
      <w:tr w:rsidR="00163BF3" w:rsidRPr="00A21980" w:rsidTr="00A303DF">
        <w:tc>
          <w:tcPr>
            <w:tcW w:w="82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F06EB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bookmarkStart w:id="0" w:name="_GoBack"/>
            <w:bookmarkEnd w:id="0"/>
            <w:r w:rsidRPr="00A21980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ประวัติผู้</w:t>
            </w:r>
            <w:r w:rsidR="00A21980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จัดทำปริญญานิพ</w:t>
            </w:r>
            <w:r w:rsidR="00DB5B60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น</w:t>
            </w:r>
            <w:r w:rsidR="00A21980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ธ์</w:t>
            </w:r>
          </w:p>
          <w:p w:rsidR="00163BF3" w:rsidRPr="00A21980" w:rsidRDefault="00163BF3" w:rsidP="00F06EB1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A219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ชื่อ </w:t>
            </w: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–</w:t>
            </w: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bookmarkStart w:id="1" w:name="Text16"/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6"/>
                  <w:enabled/>
                  <w:calcOnExit w:val="0"/>
                  <w:textInput>
                    <w:default w:val="พิมพ์ชื่อ(ไม่ต้องมีคำนำหน้า)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พิมพ์ชื่อ(ไม่ต้องมีคำนำหน้า)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"/>
            <w:r w:rsidRPr="00A2198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bookmarkStart w:id="2" w:name="Text17"/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17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2"/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 เดือน  ปี เกิด</w:t>
            </w:r>
          </w:p>
        </w:tc>
        <w:bookmarkStart w:id="3" w:name="Text13"/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3"/>
                  <w:enabled/>
                  <w:calcOnExit w:val="0"/>
                  <w:textInput>
                    <w:default w:val="วันที่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วันที่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3"/>
            <w:r w:rsidRPr="00A21980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bookmarkStart w:id="4" w:name="Text14"/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14"/>
                  <w:enabled/>
                  <w:calcOnExit w:val="0"/>
                  <w:textInput>
                    <w:default w:val="เดือน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เดือน</w: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4"/>
            <w:r w:rsidRPr="00A21980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bookmarkStart w:id="5" w:name="Text15"/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15"/>
                  <w:enabled/>
                  <w:calcOnExit w:val="0"/>
                  <w:textInput>
                    <w:default w:val="ปี พ.ศ.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ปี พ.ศ.</w: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5"/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A219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ที่อยู่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ใส่ที่อยู่ปัจจุบัน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ใส่ที่อยู่ปัจจุบัน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A21980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21980" w:rsidRDefault="00A21980" w:rsidP="00A219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163B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A21980" w:rsidP="00A219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ประวัติการศึกษา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B7096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1980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327CA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A21980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วิทยาศาสตรบัณฑิต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F97FF9" w:rsidP="00F97FF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begin">
                <w:ffData>
                  <w:name w:val="Text20"/>
                  <w:enabled/>
                  <w:calcOnExit w:val="0"/>
                  <w:textInput/>
                </w:ffData>
              </w:fldChar>
            </w:r>
            <w:bookmarkStart w:id="6" w:name="Text20"/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สาขาวิทยาศาสตรบัณฑิต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end"/>
            </w:r>
            <w:bookmarkEnd w:id="6"/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begin">
                <w:ffData>
                  <w:name w:val="Text21"/>
                  <w:enabled/>
                  <w:calcOnExit w:val="0"/>
                  <w:textInput/>
                </w:ffData>
              </w:fldChar>
            </w:r>
            <w:bookmarkStart w:id="7" w:name="Text21"/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สาขาวิชา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fldChar w:fldCharType="end"/>
            </w:r>
            <w:bookmarkEnd w:id="7"/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คณะวิทยาศาสตร์</w:t>
            </w:r>
          </w:p>
        </w:tc>
      </w:tr>
      <w:tr w:rsidR="00A21980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327CA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A21980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มัธยมศึกษาตอนปลาย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A21980" w:rsidRPr="00A21980" w:rsidRDefault="00A21980" w:rsidP="00996778">
            <w:pPr>
              <w:rPr>
                <w:rFonts w:ascii="TH SarabunPSK" w:hAnsi="TH SarabunPSK" w:cs="TH SarabunPSK"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ใส่สถานที่ทำงาน พร้อมที่อยู่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="0099677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ชื่อโรงเรียน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A100F6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A100F6" w:rsidRPr="00A21980" w:rsidRDefault="00A100F6" w:rsidP="00327CA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100F6" w:rsidRDefault="00A100F6" w:rsidP="00A219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A100F6" w:rsidRPr="00A21980" w:rsidRDefault="00996778" w:rsidP="0099677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2"/>
                  <w:enabled/>
                  <w:calcOnExit w:val="0"/>
                  <w:textInput/>
                </w:ffData>
              </w:fldChar>
            </w:r>
            <w:bookmarkStart w:id="8" w:name="Text22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ตำบล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8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3"/>
                  <w:enabled/>
                  <w:calcOnExit w:val="0"/>
                  <w:textInput/>
                </w:ffData>
              </w:fldChar>
            </w:r>
            <w:bookmarkStart w:id="9" w:name="Text23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อำเภอ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9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4"/>
                  <w:enabled/>
                  <w:calcOnExit w:val="0"/>
                  <w:textInput>
                    <w:default w:val="จังหวัด"/>
                  </w:textInput>
                </w:ffData>
              </w:fldChar>
            </w:r>
            <w:bookmarkStart w:id="10" w:name="Text24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จังหวัด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0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996778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996778" w:rsidRPr="00A21980" w:rsidRDefault="00996778" w:rsidP="00327CA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96778" w:rsidRDefault="00996778" w:rsidP="00A219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996778" w:rsidRDefault="00996778" w:rsidP="0099677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พ.ศ.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5"/>
                  <w:enabled/>
                  <w:calcOnExit w:val="0"/>
                  <w:textInput>
                    <w:default w:val="พ.ศ."/>
                  </w:textInput>
                </w:ffData>
              </w:fldChar>
            </w:r>
            <w:bookmarkStart w:id="11" w:name="Text25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1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5"/>
                  <w:enabled/>
                  <w:calcOnExit w:val="0"/>
                  <w:textInput>
                    <w:default w:val="พ.ศ.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74659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มัธยมศึกษาตอนต้น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rPr>
                <w:rFonts w:ascii="TH SarabunPSK" w:hAnsi="TH SarabunPSK" w:cs="TH SarabunPSK"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ใส่สถานที่ทำงาน พร้อมที่อยู่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ชื่อโรงเรียน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74659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4659" w:rsidRDefault="00C74659" w:rsidP="00C746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2"/>
                  <w:enabled/>
                  <w:calcOnExit w:val="0"/>
                  <w:textInput/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ตำบล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3"/>
                  <w:enabled/>
                  <w:calcOnExit w:val="0"/>
                  <w:textInput/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อำเภอ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4"/>
                  <w:enabled/>
                  <w:calcOnExit w:val="0"/>
                  <w:textInput>
                    <w:default w:val="จังหวัด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จังหวัด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C74659" w:rsidRPr="00A21980" w:rsidTr="00A303DF"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C74659" w:rsidRPr="00A21980" w:rsidRDefault="00C74659" w:rsidP="00C74659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4659" w:rsidRDefault="00C74659" w:rsidP="00C746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C74659" w:rsidRDefault="00C74659" w:rsidP="00C746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พ.ศ.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5"/>
                  <w:enabled/>
                  <w:calcOnExit w:val="0"/>
                  <w:textInput>
                    <w:default w:val="พ.ศ.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5"/>
                  <w:enabled/>
                  <w:calcOnExit w:val="0"/>
                  <w:textInput>
                    <w:default w:val="พ.ศ.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2A3D84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3D84" w:rsidRDefault="002A3D84" w:rsidP="00C7465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2A3D84" w:rsidRDefault="002A3D84" w:rsidP="00C746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C74659" w:rsidP="00C746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โทรศัพท์ 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C74659" w:rsidP="00C7465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6"/>
                  <w:enabled/>
                  <w:calcOnExit w:val="0"/>
                  <w:textInput>
                    <w:default w:val="x"/>
                  </w:textInput>
                </w:ffData>
              </w:fldChar>
            </w:r>
            <w:bookmarkStart w:id="12" w:name="Text26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x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2"/>
            <w:r>
              <w:rPr>
                <w:rFonts w:ascii="TH SarabunPSK" w:hAnsi="TH SarabunPSK" w:cs="TH SarabunPSK"/>
                <w:sz w:val="32"/>
                <w:szCs w:val="32"/>
              </w:rPr>
              <w:t xml:space="preserve"> - </w:t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27"/>
                  <w:enabled/>
                  <w:calcOnExit w:val="0"/>
                  <w:textInput>
                    <w:default w:val="xxxxxxx"/>
                  </w:textInput>
                </w:ffData>
              </w:fldChar>
            </w:r>
            <w:bookmarkStart w:id="13" w:name="Text27"/>
            <w:r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>
              <w:rPr>
                <w:rFonts w:ascii="TH SarabunPSK" w:hAnsi="TH SarabunPSK" w:cs="TH SarabunPSK"/>
                <w:sz w:val="32"/>
                <w:szCs w:val="32"/>
              </w:rPr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xxxxxxx</w:t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13"/>
          </w:p>
        </w:tc>
      </w:tr>
      <w:tr w:rsidR="00163BF3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031616" w:rsidP="00F06EB1">
            <w:pPr>
              <w:ind w:right="-46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E-mail Address.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031616" w:rsidP="00897D3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28"/>
                  <w:enabled/>
                  <w:calcOnExit w:val="0"/>
                  <w:textInput/>
                </w:ffData>
              </w:fldChar>
            </w:r>
            <w:bookmarkStart w:id="14" w:name="Text28"/>
            <w:r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>
              <w:rPr>
                <w:rFonts w:ascii="TH SarabunPSK" w:hAnsi="TH SarabunPSK" w:cs="TH SarabunPSK"/>
                <w:sz w:val="32"/>
                <w:szCs w:val="32"/>
              </w:rPr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14"/>
            <w:r>
              <w:rPr>
                <w:rFonts w:ascii="TH SarabunPSK" w:hAnsi="TH SarabunPSK" w:cs="TH SarabunPSK"/>
                <w:sz w:val="32"/>
                <w:szCs w:val="32"/>
              </w:rPr>
              <w:t>@</w:t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begin">
                <w:ffData>
                  <w:name w:val="Text29"/>
                  <w:enabled/>
                  <w:calcOnExit w:val="0"/>
                  <w:textInput/>
                </w:ffData>
              </w:fldChar>
            </w:r>
            <w:bookmarkStart w:id="15" w:name="Text29"/>
            <w:r>
              <w:rPr>
                <w:rFonts w:ascii="TH SarabunPSK" w:hAnsi="TH SarabunPSK" w:cs="TH SarabunPSK"/>
                <w:sz w:val="32"/>
                <w:szCs w:val="32"/>
              </w:rPr>
              <w:instrText xml:space="preserve"> FORMTEXT </w:instrText>
            </w:r>
            <w:r>
              <w:rPr>
                <w:rFonts w:ascii="TH SarabunPSK" w:hAnsi="TH SarabunPSK" w:cs="TH SarabunPSK"/>
                <w:sz w:val="32"/>
                <w:szCs w:val="32"/>
              </w:rPr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 </w:t>
            </w:r>
            <w:r>
              <w:rPr>
                <w:rFonts w:ascii="TH SarabunPSK" w:hAnsi="TH SarabunPSK" w:cs="TH SarabunPSK"/>
                <w:sz w:val="32"/>
                <w:szCs w:val="32"/>
              </w:rPr>
              <w:fldChar w:fldCharType="end"/>
            </w:r>
            <w:bookmarkEnd w:id="15"/>
          </w:p>
        </w:tc>
      </w:tr>
      <w:tr w:rsidR="002A3D84" w:rsidRPr="00A21980" w:rsidTr="00A303DF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3D84" w:rsidRDefault="002A3D84" w:rsidP="00F06EB1">
            <w:pPr>
              <w:ind w:right="-46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2A3D84" w:rsidRDefault="002A3D84" w:rsidP="00897D3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3BF3" w:rsidRPr="00A21980" w:rsidTr="00BA0006">
        <w:tc>
          <w:tcPr>
            <w:tcW w:w="26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B7460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2198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ผลงาน</w:t>
            </w:r>
            <w:r w:rsidR="00B7460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ทางวิชาการ (ถ้ามี)</w:t>
            </w:r>
          </w:p>
        </w:tc>
        <w:tc>
          <w:tcPr>
            <w:tcW w:w="5691" w:type="dxa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A0006" w:rsidRPr="00A21980" w:rsidTr="00BA0006">
        <w:tc>
          <w:tcPr>
            <w:tcW w:w="82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30"/>
                  <w:enabled/>
                  <w:calcOnExit w:val="0"/>
                  <w:textInput>
                    <w:default w:val="รูปแบบเหมือนเอกสารอ้างอิง"/>
                  </w:textInput>
                </w:ffData>
              </w:fldChar>
            </w:r>
            <w:bookmarkStart w:id="16" w:name="Text30"/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ใช้รู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ปแบบ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การพิม์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เหมือนเอกสารอ้างอิง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6"/>
          </w:p>
        </w:tc>
      </w:tr>
      <w:tr w:rsidR="00163BF3" w:rsidRPr="00A21980" w:rsidTr="00BA0006">
        <w:tc>
          <w:tcPr>
            <w:tcW w:w="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BA0006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</w:p>
        </w:tc>
        <w:bookmarkStart w:id="17" w:name="Text18"/>
        <w:tc>
          <w:tcPr>
            <w:tcW w:w="76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8"/>
                  <w:enabled/>
                  <w:calcOnExit w:val="0"/>
                  <w:textInput>
                    <w:default w:val="ใช้รูปแบบการพิมพ์เหมือนเอกสารอ้างอิง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ใช้รูปแบบการพิมพ์เหมือนเอกสารอ้างอิง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7"/>
          </w:p>
        </w:tc>
      </w:tr>
      <w:tr w:rsidR="00163BF3" w:rsidRPr="00A21980" w:rsidTr="00BA0006">
        <w:tc>
          <w:tcPr>
            <w:tcW w:w="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6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63BF3" w:rsidRPr="00A21980" w:rsidRDefault="00163BF3" w:rsidP="00163B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0006" w:rsidRPr="00A21980" w:rsidTr="00BA0006">
        <w:tc>
          <w:tcPr>
            <w:tcW w:w="82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30"/>
                  <w:enabled/>
                  <w:calcOnExit w:val="0"/>
                  <w:textInput>
                    <w:default w:val="รูปแบบเหมือนเอกสารอ้างอิง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ใช้รู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ปแบบ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การพิม์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เหมือนเอกสารอ้างอิง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BA0006" w:rsidRPr="00A21980" w:rsidTr="00BA0006">
        <w:tc>
          <w:tcPr>
            <w:tcW w:w="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76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8"/>
                  <w:enabled/>
                  <w:calcOnExit w:val="0"/>
                  <w:textInput>
                    <w:default w:val="ใช้รูปแบบการพิมพ์เหมือนเอกสารอ้างอิง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ใช้รูปแบบการพิมพ์เหมือนเอกสารอ้างอิง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BA0006" w:rsidRPr="00A21980" w:rsidTr="00BA0006">
        <w:tc>
          <w:tcPr>
            <w:tcW w:w="82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A0006" w:rsidRPr="00BA0006" w:rsidRDefault="00BA0006" w:rsidP="00163BF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A0006" w:rsidRPr="00A21980" w:rsidTr="00BA0006">
        <w:tc>
          <w:tcPr>
            <w:tcW w:w="82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30"/>
                  <w:enabled/>
                  <w:calcOnExit w:val="0"/>
                  <w:textInput>
                    <w:default w:val="รูปแบบเหมือนเอกสารอ้างอิง"/>
                  </w:textInput>
                </w:ffData>
              </w:fldCha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ใช้รู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ปแบบ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การพิม์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เหมือนเอกสารอ้างอิง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BA0006" w:rsidRPr="00A21980" w:rsidTr="00BA0006">
        <w:tc>
          <w:tcPr>
            <w:tcW w:w="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76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A0006" w:rsidRPr="00A21980" w:rsidRDefault="00BA0006" w:rsidP="00327CA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8"/>
                  <w:enabled/>
                  <w:calcOnExit w:val="0"/>
                  <w:textInput>
                    <w:default w:val="ใช้รูปแบบการพิมพ์เหมือนเอกสารอ้างอิง"/>
                  </w:textInput>
                </w:ffData>
              </w:fldCha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2198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ใช้รูปแบบการพิมพ์เหมือนเอกสารอ้างอิง</w:t>
            </w:r>
            <w:r w:rsidRPr="00A21980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</w:tbl>
    <w:p w:rsidR="00163BF3" w:rsidRPr="00A21980" w:rsidRDefault="00163BF3" w:rsidP="00163BF3">
      <w:pPr>
        <w:rPr>
          <w:rFonts w:ascii="TH SarabunPSK" w:hAnsi="TH SarabunPSK" w:cs="TH SarabunPSK"/>
          <w:sz w:val="32"/>
          <w:szCs w:val="32"/>
        </w:rPr>
      </w:pPr>
    </w:p>
    <w:sectPr w:rsidR="00163BF3" w:rsidRPr="00A21980" w:rsidSect="00A100F6">
      <w:pgSz w:w="11906" w:h="16838" w:code="9"/>
      <w:pgMar w:top="2160" w:right="1440" w:bottom="1440" w:left="2160" w:header="1411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49E09CF-4C81-4795-9990-CCFFAAFBF27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712F2F9A-09F3-4EC5-9943-014F51AACEE8}"/>
    <w:embedBold r:id="rId3" w:fontKey="{A24E776E-76E8-4FCA-96A9-C42B56796423}"/>
    <w:embedBoldItalic r:id="rId4" w:fontKey="{62E5AA7B-C97E-4F24-8147-670D0322C4F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7AB14023-BC8A-492A-9AA8-3D44AA8AAE8B}"/>
    <w:embedBold r:id="rId6" w:fontKey="{C2B34D2B-271B-45BA-B86D-879736883787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9BF1B81E-0120-4889-9D1D-339C62123F6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A8873195-D242-4E70-9181-47C46446414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8466D0"/>
    <w:multiLevelType w:val="hybridMultilevel"/>
    <w:tmpl w:val="0980C5D8"/>
    <w:lvl w:ilvl="0" w:tplc="4E8A9D7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70FA"/>
    <w:rsid w:val="00031616"/>
    <w:rsid w:val="000655E3"/>
    <w:rsid w:val="00163BF3"/>
    <w:rsid w:val="00213464"/>
    <w:rsid w:val="002A3D84"/>
    <w:rsid w:val="00390419"/>
    <w:rsid w:val="003A4B93"/>
    <w:rsid w:val="003E3C4B"/>
    <w:rsid w:val="00481820"/>
    <w:rsid w:val="004A5A22"/>
    <w:rsid w:val="004D0041"/>
    <w:rsid w:val="005670FA"/>
    <w:rsid w:val="006B5408"/>
    <w:rsid w:val="007447E0"/>
    <w:rsid w:val="00897D34"/>
    <w:rsid w:val="008B1252"/>
    <w:rsid w:val="009258E6"/>
    <w:rsid w:val="00956401"/>
    <w:rsid w:val="00975BFD"/>
    <w:rsid w:val="00996778"/>
    <w:rsid w:val="009D7797"/>
    <w:rsid w:val="00A03578"/>
    <w:rsid w:val="00A100F6"/>
    <w:rsid w:val="00A21980"/>
    <w:rsid w:val="00A303DF"/>
    <w:rsid w:val="00B7096C"/>
    <w:rsid w:val="00B7460A"/>
    <w:rsid w:val="00BA0006"/>
    <w:rsid w:val="00C74659"/>
    <w:rsid w:val="00CC6621"/>
    <w:rsid w:val="00DB5B60"/>
    <w:rsid w:val="00E15700"/>
    <w:rsid w:val="00EF5DA0"/>
    <w:rsid w:val="00F06EB1"/>
    <w:rsid w:val="00F447E5"/>
    <w:rsid w:val="00F97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91467B0-A7E5-4B4A-AFB5-BC85D773B0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63BF3"/>
    <w:rPr>
      <w:sz w:val="24"/>
      <w:szCs w:val="28"/>
    </w:rPr>
  </w:style>
  <w:style w:type="paragraph" w:styleId="Heading2">
    <w:name w:val="heading 2"/>
    <w:basedOn w:val="Normal"/>
    <w:next w:val="Normal"/>
    <w:qFormat/>
    <w:rsid w:val="00163BF3"/>
    <w:pPr>
      <w:keepNext/>
      <w:outlineLvl w:val="1"/>
    </w:pPr>
    <w:rPr>
      <w:rFonts w:eastAsia="Cordia New" w:cs="Cordia New"/>
      <w:sz w:val="32"/>
      <w:szCs w:val="32"/>
    </w:rPr>
  </w:style>
  <w:style w:type="paragraph" w:styleId="Heading3">
    <w:name w:val="heading 3"/>
    <w:basedOn w:val="Normal"/>
    <w:next w:val="Normal"/>
    <w:qFormat/>
    <w:rsid w:val="00163BF3"/>
    <w:pPr>
      <w:keepNext/>
      <w:outlineLvl w:val="2"/>
    </w:pPr>
    <w:rPr>
      <w:rFonts w:ascii="Cordia New" w:eastAsia="Cordia New" w:hAnsi="Cordia New" w:cs="Cordia New"/>
      <w:b/>
      <w:bCs/>
      <w:sz w:val="32"/>
      <w:szCs w:val="32"/>
    </w:rPr>
  </w:style>
  <w:style w:type="paragraph" w:styleId="Heading5">
    <w:name w:val="heading 5"/>
    <w:basedOn w:val="Normal"/>
    <w:next w:val="Normal"/>
    <w:qFormat/>
    <w:rsid w:val="00163BF3"/>
    <w:pPr>
      <w:spacing w:before="240" w:after="60"/>
      <w:outlineLvl w:val="4"/>
    </w:pPr>
    <w:rPr>
      <w:rFonts w:ascii="Cordia New" w:eastAsia="Cordia New" w:hAnsi="Cordia New" w:cs="Cordia New"/>
      <w:b/>
      <w:bCs/>
      <w:i/>
      <w:iCs/>
      <w:sz w:val="26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163B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B7096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&#3611;&#3619;&#3632;&#3623;&#3633;&#3605;&#3636;&#3612;&#3641;&#3657;&#3623;&#3636;&#3592;&#3633;&#3618;&#3616;&#3634;&#3625;&#3634;&#3652;&#3607;&#3618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2546E0-7694-40DD-99DB-7EC1A0BEC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ประวัติผู้วิจัยภาษาไทย.dot</Template>
  <TotalTime>74</TotalTime>
  <Pages>1</Pages>
  <Words>182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ประวัติผู้วิจัย</vt:lpstr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ประวัติผู้วิจัย</dc:title>
  <dc:subject/>
  <dc:creator>apichaya auicharoen</dc:creator>
  <cp:keywords/>
  <dc:description/>
  <cp:lastModifiedBy>apichaya auicharoen</cp:lastModifiedBy>
  <cp:revision>25</cp:revision>
  <dcterms:created xsi:type="dcterms:W3CDTF">2015-06-04T10:39:00Z</dcterms:created>
  <dcterms:modified xsi:type="dcterms:W3CDTF">2019-06-11T04:55:00Z</dcterms:modified>
</cp:coreProperties>
</file>